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Norton Davy, Northamptonshire. Husbandman.</w:t>
      </w: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D7" w:rsidRDefault="008E58D7" w:rsidP="008E58D7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Margettys(q.v.) brought a plaint of debt against him, William Hurre(q.v.), Thomas Lye(q.v.), Simon Ray(q.v.) and John Smyth(q.v.), all of </w:t>
      </w: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Norton Davy.</w:t>
      </w: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D7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E58D7" w:rsidP="008E58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8D7" w:rsidRDefault="008E58D7" w:rsidP="00564E3C">
      <w:pPr>
        <w:spacing w:after="0" w:line="240" w:lineRule="auto"/>
      </w:pPr>
      <w:r>
        <w:separator/>
      </w:r>
    </w:p>
  </w:endnote>
  <w:endnote w:type="continuationSeparator" w:id="0">
    <w:p w:rsidR="008E58D7" w:rsidRDefault="008E58D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58D7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8D7" w:rsidRDefault="008E58D7" w:rsidP="00564E3C">
      <w:pPr>
        <w:spacing w:after="0" w:line="240" w:lineRule="auto"/>
      </w:pPr>
      <w:r>
        <w:separator/>
      </w:r>
    </w:p>
  </w:footnote>
  <w:footnote w:type="continuationSeparator" w:id="0">
    <w:p w:rsidR="008E58D7" w:rsidRDefault="008E58D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D7"/>
    <w:rsid w:val="00372DC6"/>
    <w:rsid w:val="00564E3C"/>
    <w:rsid w:val="0064591D"/>
    <w:rsid w:val="008E58D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A54C6-C6F6-4F37-B348-B834B6D6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58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2015-12-06T21:25:00Z</dcterms:created>
  <dcterms:modified xsi:type="dcterms:W3CDTF">2015-12-06T21:25:00Z</dcterms:modified>
</cp:coreProperties>
</file>